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5B2" w14:textId="77777777" w:rsidR="00271821" w:rsidRDefault="00271821" w:rsidP="00271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198AFFA" w14:textId="77777777" w:rsidR="00271821" w:rsidRDefault="00271821" w:rsidP="00271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Capper.</w:t>
      </w:r>
    </w:p>
    <w:p w14:paraId="79A3DA24" w14:textId="77777777" w:rsidR="00271821" w:rsidRDefault="00271821" w:rsidP="00271821">
      <w:pPr>
        <w:rPr>
          <w:rFonts w:ascii="Times New Roman" w:hAnsi="Times New Roman" w:cs="Times New Roman"/>
        </w:rPr>
      </w:pPr>
    </w:p>
    <w:p w14:paraId="1DF48C7E" w14:textId="77777777" w:rsidR="00271821" w:rsidRDefault="00271821" w:rsidP="00271821">
      <w:pPr>
        <w:rPr>
          <w:rFonts w:ascii="Times New Roman" w:hAnsi="Times New Roman" w:cs="Times New Roman"/>
        </w:rPr>
      </w:pPr>
    </w:p>
    <w:p w14:paraId="49BE8987" w14:textId="77777777" w:rsidR="00271821" w:rsidRDefault="00271821" w:rsidP="0027182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Hopkys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Westurn</w:t>
      </w:r>
      <w:proofErr w:type="spellEnd"/>
      <w:r>
        <w:rPr>
          <w:rFonts w:ascii="Times New Roman" w:hAnsi="Times New Roman" w:cs="Times New Roman"/>
        </w:rPr>
        <w:t>(q.v.) and John Bryan(q.v.), all of Coventry.</w:t>
      </w:r>
    </w:p>
    <w:p w14:paraId="2DAECC06" w14:textId="77777777" w:rsidR="00271821" w:rsidRDefault="00271821" w:rsidP="00271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D5BCB3" w14:textId="77777777" w:rsidR="00271821" w:rsidRDefault="00271821" w:rsidP="00271821">
      <w:pPr>
        <w:rPr>
          <w:rFonts w:ascii="Times New Roman" w:hAnsi="Times New Roman" w:cs="Times New Roman"/>
        </w:rPr>
      </w:pPr>
    </w:p>
    <w:p w14:paraId="13B4F38D" w14:textId="77777777" w:rsidR="00271821" w:rsidRDefault="00271821" w:rsidP="00271821">
      <w:pPr>
        <w:rPr>
          <w:rFonts w:ascii="Times New Roman" w:hAnsi="Times New Roman" w:cs="Times New Roman"/>
        </w:rPr>
      </w:pPr>
    </w:p>
    <w:p w14:paraId="1FF01781" w14:textId="77777777" w:rsidR="00271821" w:rsidRDefault="00271821" w:rsidP="002718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2018</w:t>
      </w:r>
    </w:p>
    <w:p w14:paraId="716E2304" w14:textId="77777777" w:rsidR="006B2F86" w:rsidRPr="00E71FC3" w:rsidRDefault="002718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313CE" w14:textId="77777777" w:rsidR="00271821" w:rsidRDefault="00271821" w:rsidP="00E71FC3">
      <w:r>
        <w:separator/>
      </w:r>
    </w:p>
  </w:endnote>
  <w:endnote w:type="continuationSeparator" w:id="0">
    <w:p w14:paraId="37DE1EE5" w14:textId="77777777" w:rsidR="00271821" w:rsidRDefault="002718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34F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24A83" w14:textId="77777777" w:rsidR="00271821" w:rsidRDefault="00271821" w:rsidP="00E71FC3">
      <w:r>
        <w:separator/>
      </w:r>
    </w:p>
  </w:footnote>
  <w:footnote w:type="continuationSeparator" w:id="0">
    <w:p w14:paraId="533EDD9E" w14:textId="77777777" w:rsidR="00271821" w:rsidRDefault="002718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21"/>
    <w:rsid w:val="001A7C09"/>
    <w:rsid w:val="0027182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4F71E"/>
  <w15:chartTrackingRefBased/>
  <w15:docId w15:val="{FB6D9C58-E501-448E-BE88-645A33A4F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18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2018-02-09T21:53:00Z</dcterms:created>
  <dcterms:modified xsi:type="dcterms:W3CDTF">2018-02-09T21:53:00Z</dcterms:modified>
</cp:coreProperties>
</file>